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4AD22" w14:textId="420A7A66" w:rsidR="00BA00AB" w:rsidRDefault="007031F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de LEDBURY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fl.1459)</w:t>
      </w:r>
    </w:p>
    <w:p w14:paraId="270664A3" w14:textId="677EB8A0" w:rsidR="007031F7" w:rsidRDefault="007031F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chantry of the Blessed Virgin Mary in Ledbury Collegiate Church.</w:t>
      </w:r>
    </w:p>
    <w:p w14:paraId="037DB8B5" w14:textId="09239E6C" w:rsidR="007031F7" w:rsidRDefault="007031F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813E39" w14:textId="173CD1E6" w:rsidR="007031F7" w:rsidRDefault="007031F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4D1915" w14:textId="677379DD" w:rsidR="007031F7" w:rsidRDefault="007031F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Feb.1459</w:t>
      </w:r>
      <w:r>
        <w:rPr>
          <w:rFonts w:ascii="Times New Roman" w:hAnsi="Times New Roman" w:cs="Times New Roman"/>
          <w:sz w:val="24"/>
          <w:szCs w:val="24"/>
        </w:rPr>
        <w:tab/>
        <w:t>He was instituted to the chantry.</w:t>
      </w:r>
    </w:p>
    <w:p w14:paraId="50FDE3CA" w14:textId="77777777" w:rsidR="007031F7" w:rsidRDefault="007031F7" w:rsidP="007031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3446E2">
          <w:rPr>
            <w:rStyle w:val="Hyperlink"/>
            <w:rFonts w:ascii="Times New Roman" w:hAnsi="Times New Roman" w:cs="Times New Roman"/>
            <w:sz w:val="24"/>
            <w:szCs w:val="24"/>
          </w:rPr>
          <w:t>www.melocki.org.uk/diocese/chantry.html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7188A3C" w14:textId="77777777" w:rsidR="007031F7" w:rsidRDefault="007031F7" w:rsidP="007031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7BEF12" w14:textId="77777777" w:rsidR="007031F7" w:rsidRDefault="007031F7" w:rsidP="007031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8F6620" w14:textId="77777777" w:rsidR="007031F7" w:rsidRDefault="007031F7" w:rsidP="007031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June 2022</w:t>
      </w:r>
    </w:p>
    <w:p w14:paraId="54170733" w14:textId="0C4D9246" w:rsidR="007031F7" w:rsidRPr="007031F7" w:rsidRDefault="007031F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7031F7" w:rsidRPr="007031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06618" w14:textId="77777777" w:rsidR="007031F7" w:rsidRDefault="007031F7" w:rsidP="009139A6">
      <w:r>
        <w:separator/>
      </w:r>
    </w:p>
  </w:endnote>
  <w:endnote w:type="continuationSeparator" w:id="0">
    <w:p w14:paraId="26B6992C" w14:textId="77777777" w:rsidR="007031F7" w:rsidRDefault="007031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3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5E32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538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2C01A" w14:textId="77777777" w:rsidR="007031F7" w:rsidRDefault="007031F7" w:rsidP="009139A6">
      <w:r>
        <w:separator/>
      </w:r>
    </w:p>
  </w:footnote>
  <w:footnote w:type="continuationSeparator" w:id="0">
    <w:p w14:paraId="39F30B87" w14:textId="77777777" w:rsidR="007031F7" w:rsidRDefault="007031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20C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0B0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ABD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1F7"/>
    <w:rsid w:val="000666E0"/>
    <w:rsid w:val="002510B7"/>
    <w:rsid w:val="005C130B"/>
    <w:rsid w:val="007031F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62750"/>
  <w15:chartTrackingRefBased/>
  <w15:docId w15:val="{70E86886-FFF6-4E8C-AAF1-EBF32C673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031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hantry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2022-06-30T19:06:00Z</dcterms:created>
  <dcterms:modified xsi:type="dcterms:W3CDTF">2022-06-30T19:09:00Z</dcterms:modified>
</cp:coreProperties>
</file>